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7C587" w14:textId="77777777" w:rsidR="00EB48EB" w:rsidRDefault="00EB48EB" w:rsidP="00EB48EB">
      <w:pPr>
        <w:pStyle w:val="NoSpacing"/>
        <w:rPr>
          <w:rFonts w:cs="Times New Roman"/>
          <w:szCs w:val="24"/>
        </w:rPr>
      </w:pPr>
      <w:r>
        <w:rPr>
          <w:u w:val="single"/>
        </w:rPr>
        <w:t>Thomas SHILTON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DC1AE5B" w14:textId="77777777" w:rsidR="00EB48EB" w:rsidRDefault="00EB48EB" w:rsidP="00EB48EB">
      <w:pPr>
        <w:pStyle w:val="NoSpacing"/>
        <w:rPr>
          <w:rFonts w:cs="Times New Roman"/>
          <w:szCs w:val="24"/>
        </w:rPr>
      </w:pPr>
    </w:p>
    <w:p w14:paraId="5A4A8929" w14:textId="77777777" w:rsidR="00EB48EB" w:rsidRDefault="00EB48EB" w:rsidP="00EB48EB">
      <w:pPr>
        <w:pStyle w:val="NoSpacing"/>
        <w:rPr>
          <w:rFonts w:cs="Times New Roman"/>
          <w:szCs w:val="24"/>
        </w:rPr>
      </w:pPr>
    </w:p>
    <w:p w14:paraId="787CDB42" w14:textId="77777777" w:rsidR="00EB48EB" w:rsidRDefault="00EB48EB" w:rsidP="00EB48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Tavistock</w:t>
      </w:r>
      <w:proofErr w:type="spellEnd"/>
      <w:r>
        <w:rPr>
          <w:rFonts w:cs="Times New Roman"/>
          <w:szCs w:val="24"/>
        </w:rPr>
        <w:t>, Devon,</w:t>
      </w:r>
    </w:p>
    <w:p w14:paraId="68F46C5C" w14:textId="77777777" w:rsidR="00EB48EB" w:rsidRDefault="00EB48EB" w:rsidP="00EB48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03EDE928" w14:textId="77777777" w:rsidR="00EB48EB" w:rsidRDefault="00EB48EB" w:rsidP="00EB48E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9164DF1" w14:textId="77777777" w:rsidR="00EB48EB" w:rsidRDefault="00EB48EB" w:rsidP="00EB48E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47B8E90C" w14:textId="77777777" w:rsidR="00EB48EB" w:rsidRDefault="00EB48EB" w:rsidP="00EB48EB">
      <w:pPr>
        <w:pStyle w:val="NoSpacing"/>
        <w:rPr>
          <w:rFonts w:eastAsia="Times New Roman" w:cs="Times New Roman"/>
          <w:szCs w:val="24"/>
        </w:rPr>
      </w:pPr>
    </w:p>
    <w:p w14:paraId="1BD14AAD" w14:textId="77777777" w:rsidR="00EB48EB" w:rsidRDefault="00EB48EB" w:rsidP="00EB48EB">
      <w:pPr>
        <w:pStyle w:val="NoSpacing"/>
        <w:rPr>
          <w:rFonts w:eastAsia="Times New Roman" w:cs="Times New Roman"/>
          <w:szCs w:val="24"/>
        </w:rPr>
      </w:pPr>
    </w:p>
    <w:p w14:paraId="472A961B" w14:textId="77777777" w:rsidR="00EB48EB" w:rsidRDefault="00EB48EB" w:rsidP="00EB48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6B66D5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DD20F" w14:textId="77777777" w:rsidR="00EB48EB" w:rsidRDefault="00EB48EB" w:rsidP="009139A6">
      <w:r>
        <w:separator/>
      </w:r>
    </w:p>
  </w:endnote>
  <w:endnote w:type="continuationSeparator" w:id="0">
    <w:p w14:paraId="047D2905" w14:textId="77777777" w:rsidR="00EB48EB" w:rsidRDefault="00EB48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365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A9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2D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455F" w14:textId="77777777" w:rsidR="00EB48EB" w:rsidRDefault="00EB48EB" w:rsidP="009139A6">
      <w:r>
        <w:separator/>
      </w:r>
    </w:p>
  </w:footnote>
  <w:footnote w:type="continuationSeparator" w:id="0">
    <w:p w14:paraId="39B3CF77" w14:textId="77777777" w:rsidR="00EB48EB" w:rsidRDefault="00EB48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61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44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CA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8E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48E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390FC"/>
  <w15:chartTrackingRefBased/>
  <w15:docId w15:val="{9F67DF5C-A4A1-4CD0-87FA-4508AA6B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2023-06-09T20:33:00Z</dcterms:created>
  <dcterms:modified xsi:type="dcterms:W3CDTF">2023-06-09T20:34:00Z</dcterms:modified>
</cp:coreProperties>
</file>